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7E" w:rsidRPr="00E77870" w:rsidRDefault="00745F7E" w:rsidP="00745F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PEPIR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745F7E" w:rsidRDefault="00745F7E" w:rsidP="00745F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Woollen weaver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5F7E" w:rsidRDefault="00745F7E" w:rsidP="00745F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5F7E" w:rsidRDefault="00745F7E" w:rsidP="00745F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5F7E" w:rsidRDefault="00745F7E" w:rsidP="00745F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45F7E" w:rsidRDefault="00745F7E" w:rsidP="00745F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5F7E" w:rsidRDefault="00745F7E" w:rsidP="00745F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5F7E" w:rsidRDefault="00745F7E" w:rsidP="00745F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F7E" w:rsidRDefault="00745F7E" w:rsidP="00564E3C">
      <w:pPr>
        <w:spacing w:after="0" w:line="240" w:lineRule="auto"/>
      </w:pPr>
      <w:r>
        <w:separator/>
      </w:r>
    </w:p>
  </w:endnote>
  <w:endnote w:type="continuationSeparator" w:id="0">
    <w:p w:rsidR="00745F7E" w:rsidRDefault="00745F7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45F7E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F7E" w:rsidRDefault="00745F7E" w:rsidP="00564E3C">
      <w:pPr>
        <w:spacing w:after="0" w:line="240" w:lineRule="auto"/>
      </w:pPr>
      <w:r>
        <w:separator/>
      </w:r>
    </w:p>
  </w:footnote>
  <w:footnote w:type="continuationSeparator" w:id="0">
    <w:p w:rsidR="00745F7E" w:rsidRDefault="00745F7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F7E"/>
    <w:rsid w:val="00372DC6"/>
    <w:rsid w:val="00564E3C"/>
    <w:rsid w:val="0064591D"/>
    <w:rsid w:val="00745F7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8ADFAF-8794-4049-BE11-D0E8EB43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2015-11-03T22:46:00Z</dcterms:created>
  <dcterms:modified xsi:type="dcterms:W3CDTF">2015-11-03T22:47:00Z</dcterms:modified>
</cp:coreProperties>
</file>